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77735" w14:textId="77777777" w:rsidR="0071778C" w:rsidRDefault="008A4D58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  <w:r w:rsidRPr="0071778C">
        <w:rPr>
          <w:rFonts w:ascii="Arial" w:hAnsi="Arial" w:cs="Arial"/>
          <w:noProof/>
          <w:sz w:val="22"/>
          <w:szCs w:val="22"/>
          <w:lang w:val="en-US"/>
        </w:rPr>
        <w:pict w14:anchorId="18B5A410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.05pt;margin-top:144.2pt;width:283.45pt;height:109.6pt;z-index:1;mso-position-vertical-relative:page" filled="f" stroked="f">
            <v:textbox style="mso-next-textbox:#_x0000_s1036" inset="0,0,0,0">
              <w:txbxContent>
                <w:p w14:paraId="4B635194" w14:textId="690B5F14" w:rsidR="004F6734" w:rsidRPr="000F7966" w:rsidRDefault="004F6734">
                  <w:pPr>
                    <w:rPr>
                      <w:rFonts w:ascii="Calibri" w:hAnsi="Calibri" w:cs="Arial"/>
                      <w:sz w:val="22"/>
                      <w:szCs w:val="22"/>
                    </w:rPr>
                  </w:pPr>
                </w:p>
              </w:txbxContent>
            </v:textbox>
            <w10:wrap anchory="page"/>
          </v:shape>
        </w:pict>
      </w:r>
      <w:r w:rsidR="00C304E5" w:rsidRPr="0071778C">
        <w:rPr>
          <w:rFonts w:ascii="Arial" w:hAnsi="Arial" w:cs="Arial"/>
          <w:noProof/>
          <w:sz w:val="22"/>
          <w:szCs w:val="22"/>
          <w:lang w:val="en-US"/>
        </w:rPr>
        <w:pict w14:anchorId="0B63B6F5">
          <v:shape id="_x0000_s1040" type="#_x0000_t202" style="position:absolute;margin-left:-4.95pt;margin-top:-79.15pt;width:135pt;height:27pt;z-index:2" stroked="f">
            <v:textbox>
              <w:txbxContent>
                <w:p w14:paraId="1DF4015E" w14:textId="77777777" w:rsidR="002D282E" w:rsidRPr="003742AE" w:rsidRDefault="002D282E">
                  <w:pPr>
                    <w:rPr>
                      <w:rFonts w:ascii="Calibri" w:hAnsi="Calibri" w:cs="Arial"/>
                      <w:sz w:val="22"/>
                      <w:szCs w:val="22"/>
                    </w:rPr>
                  </w:pPr>
                  <w:r w:rsidRPr="003742AE">
                    <w:rPr>
                      <w:rFonts w:ascii="Calibri" w:hAnsi="Calibri" w:cs="Arial"/>
                      <w:sz w:val="22"/>
                      <w:szCs w:val="22"/>
                    </w:rPr>
                    <w:t>PRIVATE</w:t>
                  </w:r>
                </w:p>
              </w:txbxContent>
            </v:textbox>
          </v:shape>
        </w:pict>
      </w:r>
    </w:p>
    <w:p w14:paraId="48651BD2" w14:textId="77777777" w:rsidR="0071778C" w:rsidRDefault="0071778C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69E932F5" w14:textId="77777777" w:rsidR="0071778C" w:rsidRDefault="0071778C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3254E1E2" w14:textId="77777777" w:rsidR="0071778C" w:rsidRDefault="0071778C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7D6A5EC2" w14:textId="77777777" w:rsidR="0071778C" w:rsidRDefault="0071778C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74C23980" w14:textId="77777777" w:rsidR="0071778C" w:rsidRDefault="0071778C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5A24DB9C" w14:textId="77777777" w:rsidR="00C304E5" w:rsidRDefault="00C304E5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5309D01B" w14:textId="77777777" w:rsidR="00C304E5" w:rsidRDefault="00C304E5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3A816CE2" w14:textId="77777777" w:rsidR="00C304E5" w:rsidRDefault="00C304E5" w:rsidP="0071778C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123AE21C" w14:textId="77777777" w:rsidR="000739A8" w:rsidRDefault="000739A8" w:rsidP="00C65312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78011500" w14:textId="77777777" w:rsidR="000739A8" w:rsidRDefault="000739A8" w:rsidP="00C65312">
      <w:pPr>
        <w:pStyle w:val="Header"/>
        <w:tabs>
          <w:tab w:val="clear" w:pos="4320"/>
          <w:tab w:val="clear" w:pos="8640"/>
        </w:tabs>
        <w:rPr>
          <w:rFonts w:ascii="Arial" w:hAnsi="Arial" w:cs="Arial"/>
          <w:sz w:val="22"/>
          <w:szCs w:val="22"/>
        </w:rPr>
      </w:pPr>
    </w:p>
    <w:p w14:paraId="5C8F901E" w14:textId="77777777" w:rsidR="00C65312" w:rsidRPr="00D76E66" w:rsidRDefault="004F6734" w:rsidP="00C65312">
      <w:pPr>
        <w:pStyle w:val="Header"/>
        <w:tabs>
          <w:tab w:val="clear" w:pos="4320"/>
          <w:tab w:val="clear" w:pos="8640"/>
        </w:tabs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23rd February 2026</w:t>
      </w:r>
    </w:p>
    <w:p w14:paraId="0A98B721" w14:textId="77777777" w:rsidR="00712C8C" w:rsidRPr="00D76E66" w:rsidRDefault="00712C8C" w:rsidP="0071778C">
      <w:pPr>
        <w:pStyle w:val="Header"/>
        <w:tabs>
          <w:tab w:val="clear" w:pos="4320"/>
          <w:tab w:val="clear" w:pos="8640"/>
        </w:tabs>
        <w:rPr>
          <w:rFonts w:ascii="Calibri" w:hAnsi="Calibri" w:cs="Arial"/>
          <w:sz w:val="22"/>
          <w:szCs w:val="22"/>
        </w:rPr>
      </w:pPr>
    </w:p>
    <w:p w14:paraId="1FB61381" w14:textId="77777777" w:rsidR="00C65312" w:rsidRPr="00D76E66" w:rsidRDefault="004F6734" w:rsidP="00C65312">
      <w:pPr>
        <w:pStyle w:val="Header"/>
        <w:tabs>
          <w:tab w:val="clear" w:pos="4320"/>
          <w:tab w:val="clear" w:pos="8640"/>
        </w:tabs>
        <w:jc w:val="righ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01YE1267925/RAJ</w:t>
      </w:r>
    </w:p>
    <w:p w14:paraId="2716FD47" w14:textId="77777777" w:rsidR="00C65312" w:rsidRPr="00D76E66" w:rsidRDefault="004F6734" w:rsidP="00C65312">
      <w:pPr>
        <w:tabs>
          <w:tab w:val="left" w:pos="5103"/>
        </w:tabs>
        <w:jc w:val="right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S38</w:t>
      </w:r>
    </w:p>
    <w:p w14:paraId="37FF5639" w14:textId="77777777" w:rsidR="00712C8C" w:rsidRPr="00D76E66" w:rsidRDefault="00712C8C" w:rsidP="0071778C">
      <w:pPr>
        <w:pStyle w:val="Header"/>
        <w:tabs>
          <w:tab w:val="clear" w:pos="4320"/>
          <w:tab w:val="clear" w:pos="8640"/>
        </w:tabs>
        <w:rPr>
          <w:rFonts w:ascii="Calibri" w:hAnsi="Calibri" w:cs="Arial"/>
          <w:sz w:val="22"/>
          <w:szCs w:val="22"/>
        </w:rPr>
      </w:pPr>
    </w:p>
    <w:p w14:paraId="599BA2D8" w14:textId="77777777" w:rsidR="00712C8C" w:rsidRPr="00D76E66" w:rsidRDefault="00712C8C" w:rsidP="0071778C">
      <w:pPr>
        <w:pStyle w:val="Header"/>
        <w:tabs>
          <w:tab w:val="clear" w:pos="4320"/>
          <w:tab w:val="clear" w:pos="8640"/>
        </w:tabs>
        <w:rPr>
          <w:rFonts w:ascii="Calibri" w:hAnsi="Calibri" w:cs="Arial"/>
          <w:sz w:val="22"/>
          <w:szCs w:val="22"/>
        </w:rPr>
      </w:pPr>
    </w:p>
    <w:p w14:paraId="42C32604" w14:textId="77777777" w:rsidR="00C63622" w:rsidRPr="00D76E66" w:rsidRDefault="00C63622">
      <w:pPr>
        <w:rPr>
          <w:rFonts w:ascii="Calibri" w:hAnsi="Calibri" w:cs="Arial"/>
          <w:sz w:val="22"/>
          <w:szCs w:val="22"/>
        </w:rPr>
      </w:pPr>
    </w:p>
    <w:p w14:paraId="5396305C" w14:textId="56A091EF" w:rsidR="0071778C" w:rsidRPr="00D76E66" w:rsidRDefault="00C304E5" w:rsidP="00C304E5">
      <w:pPr>
        <w:pStyle w:val="Header"/>
        <w:tabs>
          <w:tab w:val="clear" w:pos="4320"/>
          <w:tab w:val="clear" w:pos="8640"/>
        </w:tabs>
        <w:rPr>
          <w:rFonts w:ascii="Calibri" w:hAnsi="Calibri" w:cs="Arial"/>
          <w:sz w:val="22"/>
          <w:szCs w:val="22"/>
        </w:rPr>
        <w:sectPr w:rsidR="0071778C" w:rsidRPr="00D76E66" w:rsidSect="0080235D">
          <w:headerReference w:type="first" r:id="rId7"/>
          <w:footerReference w:type="first" r:id="rId8"/>
          <w:pgSz w:w="11906" w:h="16838" w:code="9"/>
          <w:pgMar w:top="2948" w:right="1134" w:bottom="2948" w:left="1134" w:header="720" w:footer="720" w:gutter="0"/>
          <w:cols w:space="720"/>
          <w:titlePg/>
        </w:sectPr>
      </w:pPr>
      <w:r w:rsidRPr="00D76E66">
        <w:rPr>
          <w:rFonts w:ascii="Calibri" w:hAnsi="Calibri" w:cs="Arial"/>
          <w:sz w:val="22"/>
          <w:szCs w:val="22"/>
        </w:rPr>
        <w:t xml:space="preserve">Dear </w:t>
      </w:r>
      <w:r w:rsidR="00CE2818">
        <w:rPr>
          <w:rFonts w:ascii="Calibri" w:hAnsi="Calibri" w:cs="Arial"/>
          <w:sz w:val="22"/>
          <w:szCs w:val="22"/>
        </w:rPr>
        <w:t xml:space="preserve"> Sirs</w:t>
      </w:r>
    </w:p>
    <w:p w14:paraId="43CA0925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</w:p>
    <w:p w14:paraId="38CDB479" w14:textId="77777777" w:rsidR="002D282E" w:rsidRPr="00D76E66" w:rsidRDefault="002D282E">
      <w:pPr>
        <w:ind w:left="1701" w:hanging="1701"/>
        <w:rPr>
          <w:rFonts w:ascii="Calibri" w:hAnsi="Calibri" w:cs="Arial"/>
          <w:b/>
          <w:sz w:val="22"/>
          <w:szCs w:val="22"/>
        </w:rPr>
      </w:pPr>
      <w:r w:rsidRPr="00D76E66">
        <w:rPr>
          <w:rFonts w:ascii="Calibri" w:hAnsi="Calibri" w:cs="Arial"/>
          <w:b/>
          <w:sz w:val="22"/>
          <w:szCs w:val="22"/>
        </w:rPr>
        <w:t>DEFENDANT</w:t>
      </w:r>
      <w:r w:rsidR="005D0B22" w:rsidRPr="00D76E66">
        <w:rPr>
          <w:rFonts w:ascii="Calibri" w:hAnsi="Calibri" w:cs="Arial"/>
          <w:b/>
          <w:sz w:val="22"/>
          <w:szCs w:val="22"/>
        </w:rPr>
        <w:t>(S)</w:t>
      </w:r>
      <w:r w:rsidRPr="00D76E66">
        <w:rPr>
          <w:rFonts w:ascii="Calibri" w:hAnsi="Calibri" w:cs="Arial"/>
          <w:b/>
          <w:sz w:val="22"/>
          <w:szCs w:val="22"/>
        </w:rPr>
        <w:t xml:space="preserve">:  </w:t>
      </w:r>
      <w:r w:rsidR="004F6734">
        <w:rPr>
          <w:rFonts w:ascii="Calibri" w:hAnsi="Calibri" w:cs="Arial"/>
          <w:b/>
          <w:spacing w:val="-3"/>
          <w:sz w:val="22"/>
          <w:szCs w:val="22"/>
        </w:rPr>
        <w:t>Simon CORDELL</w:t>
      </w:r>
    </w:p>
    <w:p w14:paraId="46914C3D" w14:textId="77777777" w:rsidR="002D282E" w:rsidRPr="00D76E66" w:rsidRDefault="002D282E">
      <w:pPr>
        <w:rPr>
          <w:rFonts w:ascii="Calibri" w:hAnsi="Calibri" w:cs="Arial"/>
          <w:b/>
          <w:sz w:val="22"/>
          <w:szCs w:val="22"/>
        </w:rPr>
      </w:pPr>
    </w:p>
    <w:p w14:paraId="4F26A889" w14:textId="77777777" w:rsidR="002D282E" w:rsidRPr="00D76E66" w:rsidRDefault="002D282E">
      <w:pPr>
        <w:rPr>
          <w:rFonts w:ascii="Calibri" w:hAnsi="Calibri" w:cs="Arial"/>
          <w:b/>
          <w:sz w:val="22"/>
          <w:szCs w:val="22"/>
        </w:rPr>
      </w:pPr>
      <w:r w:rsidRPr="00D76E66">
        <w:rPr>
          <w:rFonts w:ascii="Calibri" w:hAnsi="Calibri" w:cs="Arial"/>
          <w:b/>
          <w:sz w:val="22"/>
          <w:szCs w:val="22"/>
        </w:rPr>
        <w:t xml:space="preserve">URN: </w:t>
      </w:r>
      <w:r w:rsidR="004F6734">
        <w:rPr>
          <w:rFonts w:ascii="Calibri" w:hAnsi="Calibri" w:cs="Arial"/>
          <w:b/>
          <w:sz w:val="22"/>
          <w:szCs w:val="22"/>
        </w:rPr>
        <w:t>01YE1267925</w:t>
      </w:r>
    </w:p>
    <w:p w14:paraId="191C6A96" w14:textId="77777777" w:rsidR="002D282E" w:rsidRPr="00D76E66" w:rsidRDefault="002D282E">
      <w:pPr>
        <w:rPr>
          <w:rFonts w:ascii="Calibri" w:hAnsi="Calibri" w:cs="Arial"/>
          <w:b/>
          <w:sz w:val="22"/>
          <w:szCs w:val="22"/>
        </w:rPr>
      </w:pPr>
    </w:p>
    <w:p w14:paraId="7231B5A9" w14:textId="77777777" w:rsidR="002D282E" w:rsidRPr="00D76E66" w:rsidRDefault="002D282E">
      <w:pPr>
        <w:rPr>
          <w:rFonts w:ascii="Calibri" w:hAnsi="Calibri" w:cs="Arial"/>
          <w:b/>
          <w:sz w:val="22"/>
          <w:szCs w:val="22"/>
        </w:rPr>
      </w:pPr>
      <w:r w:rsidRPr="00D76E66">
        <w:rPr>
          <w:rFonts w:ascii="Calibri" w:hAnsi="Calibri" w:cs="Arial"/>
          <w:b/>
          <w:sz w:val="22"/>
          <w:szCs w:val="22"/>
        </w:rPr>
        <w:t xml:space="preserve">COURT AND HEARING DATE: </w:t>
      </w:r>
      <w:r w:rsidR="004F6734">
        <w:rPr>
          <w:rFonts w:ascii="Calibri" w:hAnsi="Calibri" w:cs="Arial"/>
          <w:b/>
          <w:spacing w:val="-3"/>
          <w:sz w:val="22"/>
          <w:szCs w:val="22"/>
        </w:rPr>
        <w:t>Highbury Corner Magistrates Court</w:t>
      </w:r>
      <w:r w:rsidRPr="00D76E66">
        <w:rPr>
          <w:rFonts w:ascii="Calibri" w:hAnsi="Calibri" w:cs="Arial"/>
          <w:b/>
          <w:spacing w:val="-3"/>
          <w:sz w:val="22"/>
          <w:szCs w:val="22"/>
        </w:rPr>
        <w:t xml:space="preserve">   </w:t>
      </w:r>
      <w:r w:rsidR="004F6734">
        <w:rPr>
          <w:rFonts w:ascii="Calibri" w:hAnsi="Calibri" w:cs="Arial"/>
          <w:b/>
          <w:spacing w:val="-3"/>
          <w:sz w:val="22"/>
          <w:szCs w:val="22"/>
        </w:rPr>
        <w:t>24th February, 2026</w:t>
      </w:r>
    </w:p>
    <w:p w14:paraId="781304EF" w14:textId="77777777" w:rsidR="002D282E" w:rsidRPr="00D76E66" w:rsidRDefault="002D282E">
      <w:pPr>
        <w:rPr>
          <w:rFonts w:ascii="Calibri" w:hAnsi="Calibri" w:cs="Arial"/>
          <w:b/>
          <w:sz w:val="22"/>
          <w:szCs w:val="22"/>
        </w:rPr>
      </w:pPr>
    </w:p>
    <w:p w14:paraId="5DA56A99" w14:textId="77777777" w:rsidR="00CE2818" w:rsidRDefault="00CE2818" w:rsidP="00981B19">
      <w:pPr>
        <w:rPr>
          <w:rFonts w:ascii="Calibri" w:hAnsi="Calibri" w:cs="Arial"/>
          <w:spacing w:val="-3"/>
          <w:sz w:val="20"/>
          <w:szCs w:val="22"/>
        </w:rPr>
      </w:pPr>
      <w:r w:rsidRPr="00CE2818">
        <w:rPr>
          <w:rFonts w:ascii="Calibri" w:hAnsi="Calibri" w:cs="Arial"/>
          <w:spacing w:val="-3"/>
          <w:sz w:val="20"/>
          <w:szCs w:val="22"/>
        </w:rPr>
        <w:t>Thank you for your letter of representations</w:t>
      </w:r>
    </w:p>
    <w:p w14:paraId="059165D6" w14:textId="77777777" w:rsidR="00CE2818" w:rsidRDefault="00CE2818" w:rsidP="00981B19">
      <w:pPr>
        <w:rPr>
          <w:rFonts w:ascii="Calibri" w:hAnsi="Calibri" w:cs="Arial"/>
          <w:spacing w:val="-3"/>
          <w:sz w:val="20"/>
          <w:szCs w:val="22"/>
        </w:rPr>
      </w:pPr>
    </w:p>
    <w:p w14:paraId="0CB13E70" w14:textId="16B8D655" w:rsidR="00981B19" w:rsidRDefault="00CE2818" w:rsidP="00981B19">
      <w:pPr>
        <w:rPr>
          <w:rFonts w:ascii="Calibri" w:hAnsi="Calibri" w:cs="Arial"/>
          <w:spacing w:val="-3"/>
          <w:sz w:val="20"/>
          <w:szCs w:val="22"/>
        </w:rPr>
      </w:pPr>
      <w:r>
        <w:rPr>
          <w:rFonts w:ascii="Calibri" w:hAnsi="Calibri" w:cs="Arial"/>
          <w:spacing w:val="-3"/>
          <w:sz w:val="20"/>
          <w:szCs w:val="22"/>
        </w:rPr>
        <w:t>T</w:t>
      </w:r>
      <w:r w:rsidRPr="00CE2818">
        <w:rPr>
          <w:rFonts w:ascii="Calibri" w:hAnsi="Calibri" w:cs="Arial"/>
          <w:spacing w:val="-3"/>
          <w:sz w:val="20"/>
          <w:szCs w:val="22"/>
        </w:rPr>
        <w:t>his case has been fully reviewed by the Crown Prosecution Service and there is sufficient evidence to proceed and it's in the public interest to do so</w:t>
      </w:r>
      <w:r>
        <w:rPr>
          <w:rFonts w:ascii="Calibri" w:hAnsi="Calibri" w:cs="Arial"/>
          <w:spacing w:val="-3"/>
          <w:sz w:val="20"/>
          <w:szCs w:val="22"/>
        </w:rPr>
        <w:t>.</w:t>
      </w:r>
    </w:p>
    <w:p w14:paraId="3EB4FC49" w14:textId="77777777" w:rsidR="00CE2818" w:rsidRDefault="00CE2818" w:rsidP="00981B19">
      <w:pPr>
        <w:rPr>
          <w:rFonts w:ascii="Calibri" w:hAnsi="Calibri" w:cs="Arial"/>
          <w:spacing w:val="-3"/>
          <w:sz w:val="20"/>
          <w:szCs w:val="22"/>
        </w:rPr>
      </w:pPr>
    </w:p>
    <w:p w14:paraId="5631D800" w14:textId="5B734047" w:rsidR="00CE2818" w:rsidRPr="00D76E66" w:rsidRDefault="00CE2818" w:rsidP="00981B19">
      <w:pPr>
        <w:rPr>
          <w:rFonts w:ascii="Calibri" w:hAnsi="Calibri" w:cs="Arial"/>
          <w:spacing w:val="-3"/>
          <w:sz w:val="20"/>
          <w:szCs w:val="22"/>
        </w:rPr>
      </w:pPr>
      <w:r w:rsidRPr="00CE2818">
        <w:rPr>
          <w:rFonts w:ascii="Calibri" w:hAnsi="Calibri" w:cs="Arial"/>
          <w:spacing w:val="-3"/>
          <w:sz w:val="20"/>
          <w:szCs w:val="22"/>
        </w:rPr>
        <w:t>Furthermore the Crown Prosecution Service are not in receipt of any defence statement from yourself</w:t>
      </w:r>
      <w:r>
        <w:rPr>
          <w:rFonts w:ascii="Calibri" w:hAnsi="Calibri" w:cs="Arial"/>
          <w:spacing w:val="-3"/>
          <w:sz w:val="20"/>
          <w:szCs w:val="22"/>
        </w:rPr>
        <w:t>.</w:t>
      </w:r>
    </w:p>
    <w:p w14:paraId="06B4FAAD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</w:p>
    <w:p w14:paraId="680163DC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</w:p>
    <w:p w14:paraId="1860E4C9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  <w:r w:rsidRPr="00D76E66">
        <w:rPr>
          <w:rFonts w:ascii="Calibri" w:hAnsi="Calibri" w:cs="Arial"/>
          <w:sz w:val="22"/>
          <w:szCs w:val="22"/>
        </w:rPr>
        <w:t>Yours faithfully</w:t>
      </w:r>
    </w:p>
    <w:p w14:paraId="5835C225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</w:p>
    <w:p w14:paraId="2165D817" w14:textId="77777777" w:rsidR="002D282E" w:rsidRPr="00D76E66" w:rsidRDefault="002D282E">
      <w:pPr>
        <w:rPr>
          <w:rFonts w:ascii="Calibri" w:hAnsi="Calibri" w:cs="Arial"/>
          <w:sz w:val="22"/>
          <w:szCs w:val="22"/>
        </w:rPr>
      </w:pPr>
    </w:p>
    <w:p w14:paraId="5B1FAB3E" w14:textId="77777777" w:rsidR="00C304E5" w:rsidRPr="00D76E66" w:rsidRDefault="00C304E5">
      <w:pPr>
        <w:rPr>
          <w:rFonts w:ascii="Calibri" w:hAnsi="Calibri" w:cs="Arial"/>
          <w:sz w:val="22"/>
          <w:szCs w:val="22"/>
        </w:rPr>
      </w:pPr>
    </w:p>
    <w:p w14:paraId="68F94EE6" w14:textId="77777777" w:rsidR="00C304E5" w:rsidRPr="00D76E66" w:rsidRDefault="00C304E5">
      <w:pPr>
        <w:rPr>
          <w:rFonts w:ascii="Calibri" w:hAnsi="Calibri" w:cs="Arial"/>
          <w:sz w:val="22"/>
          <w:szCs w:val="22"/>
        </w:rPr>
      </w:pPr>
    </w:p>
    <w:p w14:paraId="3F54C48B" w14:textId="77777777" w:rsidR="0071778C" w:rsidRDefault="004F6734">
      <w:pPr>
        <w:rPr>
          <w:rFonts w:ascii="Calibri" w:hAnsi="Calibri" w:cs="Arial"/>
          <w:spacing w:val="-3"/>
          <w:sz w:val="22"/>
          <w:szCs w:val="22"/>
        </w:rPr>
      </w:pPr>
      <w:r>
        <w:rPr>
          <w:rFonts w:ascii="Calibri" w:hAnsi="Calibri" w:cs="Arial"/>
          <w:spacing w:val="-3"/>
          <w:sz w:val="22"/>
          <w:szCs w:val="22"/>
        </w:rPr>
        <w:t>J. RAINBIRD</w:t>
      </w:r>
    </w:p>
    <w:p w14:paraId="3204CD0F" w14:textId="77777777" w:rsidR="004F6734" w:rsidRPr="00D76E66" w:rsidRDefault="004F6734">
      <w:pPr>
        <w:rPr>
          <w:rFonts w:ascii="Calibri" w:hAnsi="Calibri" w:cs="Arial"/>
          <w:spacing w:val="-3"/>
          <w:sz w:val="22"/>
          <w:szCs w:val="22"/>
        </w:rPr>
      </w:pPr>
      <w:r>
        <w:rPr>
          <w:rFonts w:ascii="Calibri" w:hAnsi="Calibri" w:cs="Arial"/>
          <w:spacing w:val="-3"/>
          <w:sz w:val="22"/>
          <w:szCs w:val="22"/>
        </w:rPr>
        <w:lastRenderedPageBreak/>
        <w:t>CP</w:t>
      </w:r>
    </w:p>
    <w:p w14:paraId="7D3B73A4" w14:textId="77777777" w:rsidR="0056425F" w:rsidRPr="00D76E66" w:rsidRDefault="0056425F">
      <w:pPr>
        <w:rPr>
          <w:rFonts w:ascii="Calibri" w:hAnsi="Calibri" w:cs="Arial"/>
          <w:spacing w:val="-3"/>
          <w:sz w:val="22"/>
          <w:szCs w:val="22"/>
        </w:rPr>
      </w:pPr>
    </w:p>
    <w:p w14:paraId="6CD04772" w14:textId="77777777" w:rsidR="0056425F" w:rsidRPr="00D76E66" w:rsidRDefault="0056425F">
      <w:pPr>
        <w:rPr>
          <w:rFonts w:ascii="Calibri" w:hAnsi="Calibri" w:cs="Arial"/>
          <w:spacing w:val="-3"/>
          <w:sz w:val="22"/>
          <w:szCs w:val="22"/>
        </w:rPr>
      </w:pPr>
    </w:p>
    <w:p w14:paraId="0D51DDC6" w14:textId="77777777" w:rsidR="0056425F" w:rsidRPr="00D76E66" w:rsidRDefault="0056425F">
      <w:pPr>
        <w:rPr>
          <w:rFonts w:ascii="Calibri" w:hAnsi="Calibri" w:cs="Arial"/>
          <w:spacing w:val="-3"/>
          <w:sz w:val="22"/>
          <w:szCs w:val="22"/>
        </w:rPr>
      </w:pPr>
    </w:p>
    <w:sectPr w:rsidR="0056425F" w:rsidRPr="00D76E66" w:rsidSect="0080235D">
      <w:type w:val="continuous"/>
      <w:pgSz w:w="11906" w:h="16838" w:code="9"/>
      <w:pgMar w:top="1134" w:right="1134" w:bottom="141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499C7" w14:textId="77777777" w:rsidR="00EC05AB" w:rsidRDefault="00EC05AB">
      <w:r>
        <w:separator/>
      </w:r>
    </w:p>
  </w:endnote>
  <w:endnote w:type="continuationSeparator" w:id="0">
    <w:p w14:paraId="2A875760" w14:textId="77777777" w:rsidR="00EC05AB" w:rsidRDefault="00EC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E4E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London North-East Magistrates Court Unit</w:t>
    </w:r>
  </w:p>
  <w:p w14:paraId="0BDCBBC3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102 Petty France</w:t>
    </w:r>
  </w:p>
  <w:p w14:paraId="2E1BEEE0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London</w:t>
    </w:r>
  </w:p>
  <w:p w14:paraId="00A7D0BA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SW1H 9EA</w:t>
    </w:r>
  </w:p>
  <w:p w14:paraId="40FF0D21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</w:p>
  <w:p w14:paraId="13A78ADD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DX: 161330 Westminster 11</w:t>
    </w:r>
  </w:p>
  <w:p w14:paraId="1D86FBC8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Tel: 0203 357 7000</w:t>
    </w:r>
  </w:p>
  <w:p w14:paraId="5E75E3AC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  <w:r>
      <w:rPr>
        <w:rFonts w:ascii="Calibri" w:hAnsi="Calibri" w:cs="Arial"/>
        <w:color w:val="00559F"/>
        <w:sz w:val="22"/>
        <w:szCs w:val="22"/>
      </w:rPr>
      <w:t>London.magistrates@cps.gov.uk</w:t>
    </w:r>
  </w:p>
  <w:p w14:paraId="6BAC2A47" w14:textId="77777777" w:rsidR="004F6734" w:rsidRDefault="004F6734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</w:p>
  <w:p w14:paraId="46DEDC1B" w14:textId="77777777" w:rsidR="0071778C" w:rsidRPr="005E4E1D" w:rsidRDefault="0071778C" w:rsidP="0071778C">
    <w:pPr>
      <w:pStyle w:val="Footer"/>
      <w:jc w:val="right"/>
      <w:rPr>
        <w:rFonts w:ascii="Calibri" w:hAnsi="Calibri" w:cs="Arial"/>
        <w:color w:val="00559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6AE5A" w14:textId="77777777" w:rsidR="00EC05AB" w:rsidRDefault="00EC05AB">
      <w:r>
        <w:separator/>
      </w:r>
    </w:p>
  </w:footnote>
  <w:footnote w:type="continuationSeparator" w:id="0">
    <w:p w14:paraId="2AE590A8" w14:textId="77777777" w:rsidR="00EC05AB" w:rsidRDefault="00EC05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ED1E" w14:textId="77777777" w:rsidR="002D282E" w:rsidRPr="005E4E1D" w:rsidRDefault="004F6734" w:rsidP="005E4E1D">
    <w:pPr>
      <w:pStyle w:val="Header"/>
      <w:jc w:val="right"/>
      <w:rPr>
        <w:rFonts w:ascii="Calibri" w:hAnsi="Calibri" w:cs="Arial"/>
        <w:sz w:val="22"/>
        <w:szCs w:val="22"/>
      </w:rPr>
    </w:pPr>
    <w:r>
      <w:rPr>
        <w:rFonts w:ascii="Calibri" w:hAnsi="Calibri" w:cs="Arial"/>
        <w:sz w:val="22"/>
        <w:szCs w:val="22"/>
      </w:rPr>
      <w:pict w14:anchorId="1C5100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4pt;height:1in">
          <v:imagedata r:id="rId1" r:href="rId2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913C7"/>
    <w:multiLevelType w:val="singleLevel"/>
    <w:tmpl w:val="F5BCD20E"/>
    <w:lvl w:ilvl="0">
      <w:numFmt w:val="bullet"/>
      <w:lvlText w:val="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num w:numId="1" w16cid:durableId="1255242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0215"/>
    <w:rsid w:val="000739A8"/>
    <w:rsid w:val="000E3EBC"/>
    <w:rsid w:val="000F7966"/>
    <w:rsid w:val="00155A37"/>
    <w:rsid w:val="00163976"/>
    <w:rsid w:val="001773EE"/>
    <w:rsid w:val="00185187"/>
    <w:rsid w:val="001F57AF"/>
    <w:rsid w:val="00262344"/>
    <w:rsid w:val="002C59D2"/>
    <w:rsid w:val="002D282E"/>
    <w:rsid w:val="003742AE"/>
    <w:rsid w:val="004F6734"/>
    <w:rsid w:val="0056425F"/>
    <w:rsid w:val="005D0B22"/>
    <w:rsid w:val="005E4E1D"/>
    <w:rsid w:val="00647440"/>
    <w:rsid w:val="006A6107"/>
    <w:rsid w:val="00712C8C"/>
    <w:rsid w:val="0071778C"/>
    <w:rsid w:val="007E1669"/>
    <w:rsid w:val="007E1B10"/>
    <w:rsid w:val="0080235D"/>
    <w:rsid w:val="00887F92"/>
    <w:rsid w:val="008A4D58"/>
    <w:rsid w:val="00981B19"/>
    <w:rsid w:val="009F78A6"/>
    <w:rsid w:val="00A07856"/>
    <w:rsid w:val="00B06515"/>
    <w:rsid w:val="00B621C4"/>
    <w:rsid w:val="00B746D6"/>
    <w:rsid w:val="00BF79DE"/>
    <w:rsid w:val="00C21296"/>
    <w:rsid w:val="00C304E5"/>
    <w:rsid w:val="00C53577"/>
    <w:rsid w:val="00C63622"/>
    <w:rsid w:val="00C65312"/>
    <w:rsid w:val="00C90E59"/>
    <w:rsid w:val="00CE1B58"/>
    <w:rsid w:val="00CE2818"/>
    <w:rsid w:val="00D10734"/>
    <w:rsid w:val="00D35921"/>
    <w:rsid w:val="00D451EC"/>
    <w:rsid w:val="00D70215"/>
    <w:rsid w:val="00D76E66"/>
    <w:rsid w:val="00DC6398"/>
    <w:rsid w:val="00EC05AB"/>
    <w:rsid w:val="00EC1BCB"/>
    <w:rsid w:val="00F610F5"/>
    <w:rsid w:val="00FC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 fillcolor="white">
      <v:fill color="white"/>
    </o:shapedefaults>
    <o:shapelayout v:ext="edit">
      <o:idmap v:ext="edit" data="1"/>
    </o:shapelayout>
  </w:shapeDefaults>
  <w:decimalSymbol w:val="."/>
  <w:listSeparator w:val=","/>
  <w14:docId w14:val="0461E76F"/>
  <w15:chartTrackingRefBased/>
  <w15:docId w15:val="{883607C5-09CD-4378-BFA0-C9E372BC4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../../../../CMS%20Templates/PCMS/779036903_601040253_M_CPSLogo.gif" TargetMode="External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Local\CMS%20Templates\PCMS\377693992_640882055_B_CMS4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377693992_640882055_B_CMS40</Template>
  <TotalTime>1</TotalTime>
  <Pages>2</Pages>
  <Words>75</Words>
  <Characters>464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 Rainbird</dc:creator>
  <cp:keywords/>
  <cp:lastModifiedBy>Johann Rainbird</cp:lastModifiedBy>
  <cp:revision>3</cp:revision>
  <cp:lastPrinted>2002-04-30T14:35:00Z</cp:lastPrinted>
  <dcterms:created xsi:type="dcterms:W3CDTF">2026-02-23T13:00:00Z</dcterms:created>
  <dcterms:modified xsi:type="dcterms:W3CDTF">2026-02-23T13:01:00Z</dcterms:modified>
</cp:coreProperties>
</file>